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B32EE" w14:textId="77777777" w:rsidR="00AD67EC" w:rsidRDefault="00AD67EC" w:rsidP="00AD67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DARELLE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fl.1438)</w:t>
      </w:r>
    </w:p>
    <w:p w14:paraId="0ECD9940" w14:textId="77777777" w:rsidR="00AD67EC" w:rsidRDefault="00AD67EC" w:rsidP="00AD67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Chart, Kent.</w:t>
      </w:r>
    </w:p>
    <w:p w14:paraId="007CE174" w14:textId="77777777" w:rsidR="00AD67EC" w:rsidRDefault="00AD67EC" w:rsidP="00AD67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E1D144" w14:textId="77777777" w:rsidR="00AD67EC" w:rsidRDefault="00AD67EC" w:rsidP="00AD67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260B66" w14:textId="77777777" w:rsidR="00AD67EC" w:rsidRDefault="00AD67EC" w:rsidP="00AD67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1902A5C" w14:textId="77777777" w:rsidR="00AD67EC" w:rsidRDefault="00AD67EC" w:rsidP="00AD67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https://www.kentarchaeology.org.uk/Research/Libr/Wills/NameOrder/D.htm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2B5F140" w14:textId="77777777" w:rsidR="00AD67EC" w:rsidRDefault="00AD67EC" w:rsidP="00AD67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8F4F852" w14:textId="77777777" w:rsidR="00AD67EC" w:rsidRDefault="00AD67EC" w:rsidP="00AD67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E733FD" w14:textId="77777777" w:rsidR="00AD67EC" w:rsidRDefault="00AD67EC" w:rsidP="00AD67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June 2022</w:t>
      </w:r>
    </w:p>
    <w:p w14:paraId="0021142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F6095" w14:textId="77777777" w:rsidR="00AD67EC" w:rsidRDefault="00AD67EC" w:rsidP="009139A6">
      <w:r>
        <w:separator/>
      </w:r>
    </w:p>
  </w:endnote>
  <w:endnote w:type="continuationSeparator" w:id="0">
    <w:p w14:paraId="579DD3DC" w14:textId="77777777" w:rsidR="00AD67EC" w:rsidRDefault="00AD67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B95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FE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1FA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F9528" w14:textId="77777777" w:rsidR="00AD67EC" w:rsidRDefault="00AD67EC" w:rsidP="009139A6">
      <w:r>
        <w:separator/>
      </w:r>
    </w:p>
  </w:footnote>
  <w:footnote w:type="continuationSeparator" w:id="0">
    <w:p w14:paraId="02E7CC96" w14:textId="77777777" w:rsidR="00AD67EC" w:rsidRDefault="00AD67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272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BD7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599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7EC"/>
    <w:rsid w:val="000666E0"/>
    <w:rsid w:val="002510B7"/>
    <w:rsid w:val="005C130B"/>
    <w:rsid w:val="00826F5C"/>
    <w:rsid w:val="009139A6"/>
    <w:rsid w:val="009448BB"/>
    <w:rsid w:val="00A3176C"/>
    <w:rsid w:val="00AD67E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AC73B"/>
  <w15:chartTrackingRefBased/>
  <w15:docId w15:val="{1F5E85D5-2422-49EB-949E-86F740C25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D67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D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2022-09-01T20:23:00Z</dcterms:created>
  <dcterms:modified xsi:type="dcterms:W3CDTF">2022-09-01T20:23:00Z</dcterms:modified>
</cp:coreProperties>
</file>